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12D92">
        <w:rPr>
          <w:rFonts w:cs="Arial"/>
          <w:b/>
          <w:caps/>
          <w:sz w:val="28"/>
          <w:szCs w:val="28"/>
        </w:rPr>
        <w:t>1548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AD0CD6" w:rsidRDefault="00AD0CD6" w:rsidP="00AD0CD6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512D92" w:rsidRPr="00ED4D34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512D9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35E" w:rsidRDefault="0015535E">
      <w:r>
        <w:separator/>
      </w:r>
    </w:p>
  </w:endnote>
  <w:endnote w:type="continuationSeparator" w:id="0">
    <w:p w:rsidR="0015535E" w:rsidRDefault="0015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35E" w:rsidRDefault="0015535E">
      <w:r>
        <w:separator/>
      </w:r>
    </w:p>
  </w:footnote>
  <w:footnote w:type="continuationSeparator" w:id="0">
    <w:p w:rsidR="0015535E" w:rsidRDefault="00155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5535E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0CD6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07EE6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BDA86-32BB-41F2-8611-AF4ECF23D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2021-05-31T17:46:00Z</dcterms:created>
  <dcterms:modified xsi:type="dcterms:W3CDTF">2021-06-02T14:09:00Z</dcterms:modified>
</cp:coreProperties>
</file>